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другого (магістерського) РВО</w:t>
      </w:r>
    </w:p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C6170A" w:rsidRDefault="00C6170A" w:rsidP="00C6170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C6170A" w:rsidRDefault="00C6170A" w:rsidP="00C6170A">
      <w:pPr>
        <w:jc w:val="center"/>
        <w:rPr>
          <w:sz w:val="28"/>
          <w:szCs w:val="28"/>
          <w:lang w:val="ru-RU"/>
        </w:rPr>
      </w:pPr>
    </w:p>
    <w:p w:rsidR="00C6170A" w:rsidRDefault="00C6170A" w:rsidP="00C6170A">
      <w:pPr>
        <w:rPr>
          <w:b/>
          <w:sz w:val="28"/>
          <w:szCs w:val="28"/>
        </w:rPr>
      </w:pPr>
    </w:p>
    <w:p w:rsidR="00C6170A" w:rsidRDefault="00C6170A" w:rsidP="00C6170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Спеціальність </w:t>
      </w:r>
      <w:r w:rsidR="007F4B55">
        <w:rPr>
          <w:b/>
          <w:sz w:val="28"/>
          <w:szCs w:val="28"/>
        </w:rPr>
        <w:t xml:space="preserve">С7 </w:t>
      </w:r>
      <w:r>
        <w:rPr>
          <w:b/>
          <w:sz w:val="28"/>
          <w:szCs w:val="28"/>
        </w:rPr>
        <w:t>Журналістика</w:t>
      </w:r>
      <w:r>
        <w:rPr>
          <w:sz w:val="28"/>
          <w:szCs w:val="28"/>
        </w:rPr>
        <w:t xml:space="preserve"> </w:t>
      </w:r>
    </w:p>
    <w:p w:rsidR="007F4B55" w:rsidRDefault="00C6170A" w:rsidP="00C6170A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ОП Медіакомунікації</w:t>
      </w:r>
      <w:r>
        <w:rPr>
          <w:sz w:val="28"/>
          <w:szCs w:val="28"/>
        </w:rPr>
        <w:t xml:space="preserve">,  </w:t>
      </w:r>
      <w:r>
        <w:rPr>
          <w:b/>
          <w:sz w:val="28"/>
          <w:szCs w:val="28"/>
        </w:rPr>
        <w:t xml:space="preserve">Реклама </w:t>
      </w:r>
      <w:r w:rsidR="007F4B55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 зв’язки з громадськістю</w:t>
      </w:r>
      <w:r w:rsidR="00331E0D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1(м) курс</w:t>
      </w:r>
      <w:r>
        <w:rPr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margin" w:tblpX="115" w:tblpY="111"/>
        <w:tblOverlap w:val="never"/>
        <w:tblW w:w="8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619"/>
        <w:gridCol w:w="2193"/>
        <w:gridCol w:w="1701"/>
      </w:tblGrid>
      <w:tr w:rsidR="007F4B55" w:rsidRPr="00AC5DF3" w:rsidTr="007F4B55">
        <w:trPr>
          <w:trHeight w:val="874"/>
        </w:trPr>
        <w:tc>
          <w:tcPr>
            <w:tcW w:w="884" w:type="dxa"/>
            <w:shd w:val="clear" w:color="auto" w:fill="auto"/>
            <w:vAlign w:val="center"/>
          </w:tcPr>
          <w:p w:rsidR="007F4B55" w:rsidRPr="00AC5DF3" w:rsidRDefault="007F4B55" w:rsidP="007F4B55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№ з/п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F4B55" w:rsidRPr="00AC5DF3" w:rsidRDefault="007F4B55" w:rsidP="007F4B55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Прізвище, ім’я по-батькові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7F4B55" w:rsidRPr="00AC5DF3" w:rsidRDefault="007F4B55" w:rsidP="007F4B55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Академічна група 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4B55" w:rsidRPr="00AC5DF3" w:rsidRDefault="007F4B55" w:rsidP="007F4B55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Конкурсний бал</w:t>
            </w:r>
          </w:p>
        </w:tc>
      </w:tr>
      <w:tr w:rsidR="007F4B55" w:rsidRPr="00AC5DF3" w:rsidTr="007F4B55">
        <w:trPr>
          <w:trHeight w:val="229"/>
        </w:trPr>
        <w:tc>
          <w:tcPr>
            <w:tcW w:w="884" w:type="dxa"/>
            <w:shd w:val="clear" w:color="auto" w:fill="auto"/>
            <w:vAlign w:val="center"/>
          </w:tcPr>
          <w:p w:rsidR="007F4B55" w:rsidRPr="00DB09CF" w:rsidRDefault="007F4B55" w:rsidP="007F4B55">
            <w:pPr>
              <w:ind w:left="-709"/>
              <w:jc w:val="center"/>
              <w:rPr>
                <w:sz w:val="26"/>
                <w:szCs w:val="26"/>
                <w:lang w:val="en-US"/>
              </w:rPr>
            </w:pPr>
            <w:r w:rsidRPr="00DB09CF">
              <w:rPr>
                <w:sz w:val="26"/>
                <w:szCs w:val="26"/>
              </w:rPr>
              <w:t xml:space="preserve">           </w:t>
            </w:r>
            <w:r w:rsidRPr="00DB09CF"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3619" w:type="dxa"/>
            <w:shd w:val="clear" w:color="auto" w:fill="auto"/>
          </w:tcPr>
          <w:p w:rsidR="007F4B55" w:rsidRPr="00DB09CF" w:rsidRDefault="007F4B55" w:rsidP="007F4B55">
            <w:pPr>
              <w:rPr>
                <w:sz w:val="26"/>
                <w:szCs w:val="26"/>
              </w:rPr>
            </w:pPr>
            <w:r w:rsidRPr="00DB09CF">
              <w:rPr>
                <w:sz w:val="26"/>
                <w:szCs w:val="26"/>
              </w:rPr>
              <w:t>Янчук Марія Андріївна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7F4B55" w:rsidRPr="00DB09CF" w:rsidRDefault="007F4B55" w:rsidP="007F4B55">
            <w:pPr>
              <w:jc w:val="center"/>
              <w:rPr>
                <w:sz w:val="26"/>
                <w:szCs w:val="26"/>
              </w:rPr>
            </w:pPr>
            <w:r w:rsidRPr="00DB09CF">
              <w:rPr>
                <w:bCs/>
                <w:sz w:val="26"/>
                <w:szCs w:val="26"/>
              </w:rPr>
              <w:t>ЗМ-25м-1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4B55" w:rsidRPr="00DB09CF" w:rsidRDefault="007F4B55" w:rsidP="007F4B55">
            <w:pPr>
              <w:jc w:val="center"/>
              <w:rPr>
                <w:sz w:val="26"/>
                <w:szCs w:val="26"/>
              </w:rPr>
            </w:pPr>
            <w:r w:rsidRPr="00DB09CF">
              <w:rPr>
                <w:sz w:val="26"/>
                <w:szCs w:val="26"/>
              </w:rPr>
              <w:t>177,400</w:t>
            </w:r>
          </w:p>
        </w:tc>
      </w:tr>
      <w:tr w:rsidR="007F4B55" w:rsidRPr="00AC5DF3" w:rsidTr="007F4B55">
        <w:trPr>
          <w:trHeight w:val="275"/>
        </w:trPr>
        <w:tc>
          <w:tcPr>
            <w:tcW w:w="884" w:type="dxa"/>
            <w:shd w:val="clear" w:color="auto" w:fill="auto"/>
            <w:vAlign w:val="center"/>
          </w:tcPr>
          <w:p w:rsidR="007F4B55" w:rsidRPr="001A7020" w:rsidRDefault="007F4B55" w:rsidP="007F4B55">
            <w:pPr>
              <w:ind w:left="-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1A7020">
              <w:rPr>
                <w:sz w:val="26"/>
                <w:szCs w:val="26"/>
              </w:rPr>
              <w:t>2.</w:t>
            </w:r>
          </w:p>
        </w:tc>
        <w:tc>
          <w:tcPr>
            <w:tcW w:w="3619" w:type="dxa"/>
            <w:shd w:val="clear" w:color="auto" w:fill="auto"/>
          </w:tcPr>
          <w:p w:rsidR="007F4B55" w:rsidRPr="001A7020" w:rsidRDefault="007F4B55" w:rsidP="007F4B55">
            <w:pPr>
              <w:rPr>
                <w:sz w:val="26"/>
                <w:szCs w:val="26"/>
              </w:rPr>
            </w:pPr>
            <w:r w:rsidRPr="001A7020">
              <w:rPr>
                <w:sz w:val="26"/>
                <w:szCs w:val="26"/>
              </w:rPr>
              <w:t>Батир Олена Олександрівна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7F4B55" w:rsidRPr="001A7020" w:rsidRDefault="007F4B55" w:rsidP="007F4B55">
            <w:pPr>
              <w:jc w:val="center"/>
              <w:rPr>
                <w:sz w:val="26"/>
                <w:szCs w:val="26"/>
              </w:rPr>
            </w:pPr>
            <w:r w:rsidRPr="001A7020">
              <w:rPr>
                <w:bCs/>
                <w:sz w:val="26"/>
                <w:szCs w:val="26"/>
              </w:rPr>
              <w:t>ЗР-25м-1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4B55" w:rsidRPr="001A7020" w:rsidRDefault="007F4B55" w:rsidP="007F4B55">
            <w:pPr>
              <w:jc w:val="center"/>
              <w:rPr>
                <w:sz w:val="26"/>
                <w:szCs w:val="26"/>
              </w:rPr>
            </w:pPr>
            <w:r w:rsidRPr="001A7020">
              <w:rPr>
                <w:sz w:val="26"/>
                <w:szCs w:val="26"/>
              </w:rPr>
              <w:t>166,000</w:t>
            </w:r>
          </w:p>
        </w:tc>
      </w:tr>
    </w:tbl>
    <w:p w:rsidR="00ED3415" w:rsidRDefault="00ED3415">
      <w:bookmarkStart w:id="0" w:name="_GoBack"/>
      <w:bookmarkEnd w:id="0"/>
    </w:p>
    <w:sectPr w:rsidR="00ED3415" w:rsidSect="003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54F93"/>
    <w:rsid w:val="001D5155"/>
    <w:rsid w:val="00331E0D"/>
    <w:rsid w:val="003759A8"/>
    <w:rsid w:val="003C4B12"/>
    <w:rsid w:val="0053756A"/>
    <w:rsid w:val="005F0DE5"/>
    <w:rsid w:val="006E2BBF"/>
    <w:rsid w:val="00721007"/>
    <w:rsid w:val="007F4B55"/>
    <w:rsid w:val="008057E6"/>
    <w:rsid w:val="0096467A"/>
    <w:rsid w:val="00991B04"/>
    <w:rsid w:val="00B435D4"/>
    <w:rsid w:val="00B65414"/>
    <w:rsid w:val="00B963D2"/>
    <w:rsid w:val="00BD3BEA"/>
    <w:rsid w:val="00C6170A"/>
    <w:rsid w:val="00CA0939"/>
    <w:rsid w:val="00CD7F92"/>
    <w:rsid w:val="00D11657"/>
    <w:rsid w:val="00DB09CF"/>
    <w:rsid w:val="00ED3415"/>
    <w:rsid w:val="00F70655"/>
    <w:rsid w:val="00FD0238"/>
    <w:rsid w:val="00FE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B04542-4C30-4893-81DB-D6EB65B7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106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2019-07-09T08:17:00Z</dcterms:created>
  <dcterms:modified xsi:type="dcterms:W3CDTF">2025-09-24T08:18:00Z</dcterms:modified>
</cp:coreProperties>
</file>